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3523E" w14:textId="1714C230" w:rsidR="00DA0832" w:rsidRDefault="00DA0832" w:rsidP="00DA08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GEGEBULD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53-4)</w:t>
      </w:r>
    </w:p>
    <w:p w14:paraId="1CA6B738" w14:textId="77777777" w:rsidR="00DA0832" w:rsidRDefault="00DA0832" w:rsidP="00DA08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42CF96A4" w14:textId="77777777" w:rsidR="00DA0832" w:rsidRDefault="00DA0832" w:rsidP="00DA08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D2ED5E" w14:textId="77777777" w:rsidR="00DA0832" w:rsidRDefault="00DA0832" w:rsidP="00DA08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8F62F" w14:textId="4F575CE7" w:rsidR="00DA0832" w:rsidRPr="0009310B" w:rsidRDefault="00DA0832" w:rsidP="00DA08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</w:t>
      </w:r>
      <w:r>
        <w:rPr>
          <w:rFonts w:ascii="Times New Roman" w:hAnsi="Times New Roman" w:cs="Times New Roman"/>
          <w:sz w:val="24"/>
          <w:szCs w:val="24"/>
        </w:rPr>
        <w:t>53-4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5239240B" w14:textId="77777777" w:rsidR="00DA0832" w:rsidRDefault="00DA0832" w:rsidP="00DA083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752891F6" w14:textId="77777777" w:rsidR="00DA0832" w:rsidRDefault="00DA0832" w:rsidP="00DA083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p.67)</w:t>
      </w:r>
    </w:p>
    <w:p w14:paraId="30746DA6" w14:textId="77777777" w:rsidR="00DA0832" w:rsidRDefault="00DA0832" w:rsidP="00DA08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9F46B4" w14:textId="77777777" w:rsidR="00DA0832" w:rsidRDefault="00DA0832" w:rsidP="00DA08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685994" w14:textId="77777777" w:rsidR="00DA0832" w:rsidRDefault="00DA0832" w:rsidP="00DA08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2177644A" w14:textId="58417C13" w:rsidR="00BA00AB" w:rsidRPr="00DA083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A08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99EEA" w14:textId="77777777" w:rsidR="00DA0832" w:rsidRDefault="00DA0832" w:rsidP="009139A6">
      <w:r>
        <w:separator/>
      </w:r>
    </w:p>
  </w:endnote>
  <w:endnote w:type="continuationSeparator" w:id="0">
    <w:p w14:paraId="6A3C496B" w14:textId="77777777" w:rsidR="00DA0832" w:rsidRDefault="00DA08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B65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68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92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F32E3" w14:textId="77777777" w:rsidR="00DA0832" w:rsidRDefault="00DA0832" w:rsidP="009139A6">
      <w:r>
        <w:separator/>
      </w:r>
    </w:p>
  </w:footnote>
  <w:footnote w:type="continuationSeparator" w:id="0">
    <w:p w14:paraId="535EA526" w14:textId="77777777" w:rsidR="00DA0832" w:rsidRDefault="00DA08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C1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399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375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83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083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D0696"/>
  <w15:chartTrackingRefBased/>
  <w15:docId w15:val="{D888C1ED-C11F-438D-BB9F-F0A3F1AA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2021-04-19T09:27:00Z</dcterms:created>
  <dcterms:modified xsi:type="dcterms:W3CDTF">2021-04-19T09:29:00Z</dcterms:modified>
</cp:coreProperties>
</file>